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4853" w:rsidRDefault="00354853" w:rsidP="00F37C88">
      <w:pPr>
        <w:keepNext/>
      </w:pPr>
      <w:r>
        <w:rPr>
          <w:noProof/>
          <w:lang w:eastAsia="tr-TR"/>
        </w:rPr>
        <w:pict>
          <v:oval id="_x0000_s1026" style="position:absolute;margin-left:-9.05pt;margin-top:151.95pt;width:27.85pt;height:19.7pt;z-index:251658240"/>
        </w:pict>
      </w:r>
      <w:r>
        <w:rPr>
          <w:noProof/>
          <w:lang w:eastAsia="tr-TR"/>
        </w:rPr>
        <w:pict>
          <v:rect id="_x0000_s1027" style="position:absolute;margin-left:221.9pt;margin-top:96.9pt;width:23.1pt;height:19.7pt;z-index:251643904">
            <v:textbox>
              <w:txbxContent>
                <w:p w:rsidR="00354853" w:rsidRPr="00C57992" w:rsidRDefault="00354853" w:rsidP="00C57992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1" o:spid="_x0000_i1026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8" style="position:absolute;margin-left:217.15pt;margin-top:-1.55pt;width:23.1pt;height:19.7pt;z-index:251642880">
            <v:textbox>
              <w:txbxContent>
                <w:p w:rsidR="00354853" w:rsidRPr="00C57992" w:rsidRDefault="00354853">
                  <w:pPr>
                    <w:rPr>
                      <w:b/>
                    </w:rPr>
                  </w:pPr>
                  <w:r w:rsidRPr="00C57992"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9" style="position:absolute;margin-left:-28.75pt;margin-top:2.5pt;width:19.7pt;height:22.4pt;z-index:251637760">
            <v:textbox>
              <w:txbxContent>
                <w:p w:rsidR="00354853" w:rsidRPr="00C57992" w:rsidRDefault="00354853">
                  <w:pPr>
                    <w:rPr>
                      <w:rFonts w:ascii="Times New Roman" w:hAnsi="Times New Roman"/>
                      <w:b/>
                    </w:rPr>
                  </w:pPr>
                  <w:r w:rsidRPr="00C57992"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11" o:spid="_x0000_i1027" type="#_x0000_t75" style="width:219.75pt;height:184.5pt;visibility:visible">
            <v:imagedata r:id="rId7" o:title=""/>
          </v:shape>
        </w:pict>
      </w:r>
    </w:p>
    <w:p w:rsidR="00354853" w:rsidRDefault="00354853" w:rsidP="00F37C88">
      <w:pPr>
        <w:pStyle w:val="Caption"/>
      </w:pPr>
      <w:r>
        <w:rPr>
          <w:noProof/>
          <w:lang w:eastAsia="tr-TR"/>
        </w:rPr>
        <w:pict>
          <v:oval id="_x0000_s1030" style="position:absolute;margin-left:240.25pt;margin-top:-27.15pt;width:27.85pt;height:19.7pt;z-index:251664384"/>
        </w:pict>
      </w:r>
      <w:r>
        <w:rPr>
          <w:noProof/>
          <w:lang w:eastAsia="tr-TR"/>
        </w:rPr>
        <w:pict>
          <v:oval id="_x0000_s1031" style="position:absolute;margin-left:132pt;margin-top:468.45pt;width:27.85pt;height:19.7pt;z-index:251661312"/>
        </w:pict>
      </w:r>
      <w:r>
        <w:rPr>
          <w:noProof/>
          <w:lang w:eastAsia="tr-TR"/>
        </w:rPr>
        <w:pict>
          <v:oval id="_x0000_s1032" style="position:absolute;margin-left:152.4pt;margin-top:372.7pt;width:27.85pt;height:19.7pt;z-index:251662336"/>
        </w:pict>
      </w:r>
      <w:r>
        <w:rPr>
          <w:noProof/>
          <w:lang w:eastAsia="tr-TR"/>
        </w:rPr>
        <w:pict>
          <v:oval id="_x0000_s1033" style="position:absolute;margin-left:-9.05pt;margin-top:272.65pt;width:27.85pt;height:19.7pt;z-index:251663360"/>
        </w:pict>
      </w:r>
      <w:r>
        <w:rPr>
          <w:noProof/>
          <w:lang w:eastAsia="tr-TR"/>
        </w:rPr>
        <w:pict>
          <v:oval id="_x0000_s1034" style="position:absolute;margin-left:152.4pt;margin-top:105.05pt;width:27.85pt;height:19.7pt;z-index:251660288"/>
        </w:pict>
      </w:r>
      <w:r>
        <w:rPr>
          <w:noProof/>
          <w:lang w:eastAsia="tr-TR"/>
        </w:rPr>
        <w:pict>
          <v:oval id="_x0000_s1035" style="position:absolute;margin-left:240.25pt;margin-top:-121.6pt;width:27.85pt;height:19.7pt;z-index:251659264"/>
        </w:pict>
      </w:r>
      <w:r>
        <w:rPr>
          <w:noProof/>
          <w:lang w:eastAsia="tr-TR"/>
        </w:rPr>
        <w:pict>
          <v:rect id="_x0000_s1036" style="position:absolute;margin-left:224.4pt;margin-top:330.1pt;width:27.85pt;height:19.7pt;z-index:251648000">
            <v:textbox style="mso-next-textbox:#_x0000_s1036"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29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7" style="position:absolute;margin-left:221.9pt;margin-top:212.65pt;width:27.85pt;height:19.7pt;z-index:251646976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31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8" style="position:absolute;margin-left:235.25pt;margin-top:-5.4pt;width:23.1pt;height:19.7pt;z-index:251644928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33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9" style="position:absolute;margin-left:-33.5pt;margin-top:401.25pt;width:19.7pt;height:22.6pt;z-index:251639808">
            <v:textbox>
              <w:txbxContent>
                <w:p w:rsidR="00354853" w:rsidRPr="00C57992" w:rsidRDefault="00354853">
                  <w:pPr>
                    <w:rPr>
                      <w:b/>
                    </w:rPr>
                  </w:pPr>
                  <w:r w:rsidRPr="00C57992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0" style="position:absolute;margin-left:-28.75pt;margin-top:305pt;width:19.7pt;height:19.7pt;z-index:251640832">
            <v:textbox>
              <w:txbxContent>
                <w:p w:rsidR="00354853" w:rsidRPr="00C57992" w:rsidRDefault="00354853">
                  <w:pPr>
                    <w:rPr>
                      <w:b/>
                    </w:rPr>
                  </w:pPr>
                  <w:r w:rsidRPr="00C57992"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1" style="position:absolute;margin-left:-28.75pt;margin-top:140.4pt;width:19.7pt;height:20.6pt;z-index:251641856">
            <v:textbox>
              <w:txbxContent>
                <w:p w:rsidR="00354853" w:rsidRPr="00C57992" w:rsidRDefault="00354853">
                  <w:pPr>
                    <w:rPr>
                      <w:b/>
                    </w:rPr>
                  </w:pPr>
                  <w:r w:rsidRPr="00C57992"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2" style="position:absolute;margin-left:-22.85pt;margin-top:1.8pt;width:21.95pt;height:21.3pt;z-index:251638784">
            <v:textbox>
              <w:txbxContent>
                <w:p w:rsidR="00354853" w:rsidRPr="00C57992" w:rsidRDefault="00354853">
                  <w:pPr>
                    <w:rPr>
                      <w:b/>
                    </w:rPr>
                  </w:pPr>
                  <w:r w:rsidRPr="00C57992"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10" o:spid="_x0000_i1034" type="#_x0000_t75" style="width:222pt;height:137.25pt;visibility:visible">
            <v:imagedata r:id="rId8" o:title=""/>
          </v:shape>
        </w:pict>
      </w:r>
      <w:r w:rsidRPr="001A102F">
        <w:rPr>
          <w:noProof/>
          <w:lang w:eastAsia="tr-TR"/>
        </w:rPr>
        <w:pict>
          <v:shape id="Resim 14" o:spid="_x0000_i1035" type="#_x0000_t75" style="width:228pt;height:165.75pt;visibility:visible">
            <v:imagedata r:id="rId9" o:title=""/>
          </v:shape>
        </w:pict>
      </w:r>
      <w:r w:rsidRPr="001A102F">
        <w:rPr>
          <w:noProof/>
          <w:lang w:eastAsia="tr-TR"/>
        </w:rPr>
        <w:pict>
          <v:shape id="Resim 8" o:spid="_x0000_i1036" type="#_x0000_t75" style="width:213.75pt;height:92.25pt;visibility:visible">
            <v:imagedata r:id="rId10" o:title=""/>
          </v:shape>
        </w:pict>
      </w:r>
      <w:r w:rsidRPr="001A102F">
        <w:rPr>
          <w:noProof/>
          <w:lang w:eastAsia="tr-TR"/>
        </w:rPr>
        <w:pict>
          <v:shape id="Resim 18" o:spid="_x0000_i1037" type="#_x0000_t75" style="width:208.5pt;height:97.5pt;visibility:visible">
            <v:imagedata r:id="rId11" o:title=""/>
          </v:shape>
        </w:pict>
      </w:r>
      <w:r w:rsidRPr="001A102F">
        <w:rPr>
          <w:noProof/>
          <w:lang w:eastAsia="tr-TR"/>
        </w:rPr>
        <w:pict>
          <v:shape id="Resim 12" o:spid="_x0000_i1038" type="#_x0000_t75" style="width:223.5pt;height:96.75pt;visibility:visible">
            <v:imagedata r:id="rId12" o:title=""/>
          </v:shape>
        </w:pict>
      </w:r>
      <w:r w:rsidRPr="001A102F">
        <w:rPr>
          <w:noProof/>
          <w:lang w:eastAsia="tr-TR"/>
        </w:rPr>
        <w:pict>
          <v:shape id="Resim 5" o:spid="_x0000_i1039" type="#_x0000_t75" style="width:225pt;height:88.5pt;visibility:visible">
            <v:imagedata r:id="rId13" o:title=""/>
          </v:shape>
        </w:pict>
      </w:r>
    </w:p>
    <w:p w:rsidR="00354853" w:rsidRDefault="00354853" w:rsidP="00F37C88">
      <w:pPr>
        <w:pStyle w:val="Caption"/>
      </w:pPr>
      <w:r>
        <w:rPr>
          <w:noProof/>
          <w:lang w:eastAsia="tr-TR"/>
        </w:rPr>
        <w:pict>
          <v:oval id="_x0000_s1043" style="position:absolute;margin-left:62.1pt;margin-top:73.1pt;width:27.85pt;height:19.7pt;z-index:251665408"/>
        </w:pict>
      </w:r>
      <w:r>
        <w:rPr>
          <w:noProof/>
          <w:lang w:eastAsia="tr-TR"/>
        </w:rPr>
        <w:pict>
          <v:rect id="_x0000_s1044" style="position:absolute;margin-left:-15.35pt;margin-top:98.45pt;width:23.1pt;height:19.7pt;z-index:251645952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41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3" o:spid="_x0000_i1042" type="#_x0000_t75" style="width:228.75pt;height:90.75pt;visibility:visible">
            <v:imagedata r:id="rId14" o:title=""/>
          </v:shape>
        </w:pict>
      </w:r>
    </w:p>
    <w:p w:rsidR="00354853" w:rsidRDefault="00354853" w:rsidP="00F37C88">
      <w:pPr>
        <w:pStyle w:val="Caption"/>
      </w:pPr>
      <w:r>
        <w:rPr>
          <w:noProof/>
          <w:lang w:eastAsia="tr-TR"/>
        </w:rPr>
        <w:pict>
          <v:oval id="_x0000_s1045" style="position:absolute;margin-left:.5pt;margin-top:333.25pt;width:27.85pt;height:19.7pt;z-index:251668480"/>
        </w:pict>
      </w:r>
      <w:r>
        <w:rPr>
          <w:noProof/>
          <w:lang w:eastAsia="tr-TR"/>
        </w:rPr>
        <w:pict>
          <v:oval id="_x0000_s1046" style="position:absolute;margin-left:183pt;margin-top:216.65pt;width:27.85pt;height:19.7pt;z-index:251667456"/>
        </w:pict>
      </w:r>
      <w:r>
        <w:rPr>
          <w:noProof/>
          <w:lang w:eastAsia="tr-TR"/>
        </w:rPr>
        <w:pict>
          <v:oval id="_x0000_s1047" style="position:absolute;margin-left:-9.25pt;margin-top:62pt;width:27.85pt;height:19.7pt;z-index:251666432"/>
        </w:pict>
      </w:r>
      <w:r w:rsidRPr="001A102F">
        <w:rPr>
          <w:noProof/>
          <w:lang w:eastAsia="tr-TR"/>
        </w:rPr>
        <w:pict>
          <v:shape id="Resim 15" o:spid="_x0000_i1043" type="#_x0000_t75" style="width:234pt;height:115.5pt;visibility:visible">
            <v:imagedata r:id="rId15" o:title=""/>
          </v:shape>
        </w:pict>
      </w:r>
      <w:r w:rsidRPr="001A102F">
        <w:rPr>
          <w:noProof/>
          <w:lang w:eastAsia="tr-TR"/>
        </w:rPr>
        <w:pict>
          <v:shape id="Resim 20" o:spid="_x0000_i1044" type="#_x0000_t75" style="width:228pt;height:120pt;visibility:visible">
            <v:imagedata r:id="rId16" o:title=""/>
          </v:shape>
        </w:pict>
      </w:r>
      <w:r w:rsidRPr="001A102F">
        <w:rPr>
          <w:noProof/>
          <w:lang w:eastAsia="tr-TR"/>
        </w:rPr>
        <w:pict>
          <v:shape id="Resim 2" o:spid="_x0000_i1045" type="#_x0000_t75" style="width:219.75pt;height:116.25pt;visibility:visible">
            <v:imagedata r:id="rId17" o:title=""/>
          </v:shape>
        </w:pict>
      </w:r>
      <w:r>
        <w:rPr>
          <w:noProof/>
          <w:lang w:eastAsia="tr-TR"/>
        </w:rPr>
        <w:pict>
          <v:oval id="_x0000_s1048" style="position:absolute;margin-left:-11.3pt;margin-top:137pt;width:27.85pt;height:19.7pt;z-index:251669504;mso-position-horizontal-relative:text;mso-position-vertical-relative:text"/>
        </w:pict>
      </w:r>
      <w:r>
        <w:rPr>
          <w:noProof/>
          <w:lang w:eastAsia="tr-TR"/>
        </w:rPr>
        <w:pict>
          <v:rect id="_x0000_s1049" style="position:absolute;margin-left:224.85pt;margin-top:6.6pt;width:27.85pt;height:19.7pt;z-index:251657216;mso-position-horizontal-relative:text;mso-position-vertical-relative:text">
            <v:textbox>
              <w:txbxContent>
                <w:p w:rsidR="00354853" w:rsidRPr="00C57992" w:rsidRDefault="00354853" w:rsidP="0096046F">
                  <w:pPr>
                    <w:rPr>
                      <w:b/>
                    </w:rPr>
                  </w:pPr>
                  <w:r>
                    <w:rPr>
                      <w:b/>
                    </w:rPr>
                    <w:t>17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47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0" style="position:absolute;margin-left:-35.1pt;margin-top:-4.95pt;width:27.85pt;height:19.7pt;z-index:251649024;mso-position-horizontal-relative:text;mso-position-vertical-relative:text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12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49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16" o:spid="_x0000_i1050" type="#_x0000_t75" style="width:207.75pt;height:164.25pt;visibility:visible">
            <v:imagedata r:id="rId18" o:title=""/>
          </v:shape>
        </w:pict>
      </w:r>
      <w:r>
        <w:rPr>
          <w:noProof/>
          <w:lang w:eastAsia="tr-TR"/>
        </w:rPr>
        <w:pict>
          <v:oval id="_x0000_s1051" style="position:absolute;margin-left:-11.3pt;margin-top:280.1pt;width:27.85pt;height:19.7pt;z-index:251670528;mso-position-horizontal-relative:text;mso-position-vertical-relative:text"/>
        </w:pict>
      </w:r>
      <w:r>
        <w:rPr>
          <w:noProof/>
          <w:lang w:eastAsia="tr-TR"/>
        </w:rPr>
        <w:pict>
          <v:rect id="_x0000_s1052" style="position:absolute;margin-left:219.9pt;margin-top:228pt;width:27.85pt;height:19.7pt;z-index:251656192;mso-position-horizontal-relative:text;mso-position-vertical-relative:text">
            <v:textbox>
              <w:txbxContent>
                <w:p w:rsidR="00354853" w:rsidRPr="00C57992" w:rsidRDefault="00354853" w:rsidP="0096046F">
                  <w:pPr>
                    <w:rPr>
                      <w:b/>
                    </w:rPr>
                  </w:pPr>
                  <w:r>
                    <w:rPr>
                      <w:b/>
                    </w:rPr>
                    <w:t>18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52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3" style="position:absolute;margin-left:-35.1pt;margin-top:181.15pt;width:27.85pt;height:19.7pt;z-index:251650048;mso-position-horizontal-relative:text;mso-position-vertical-relative:text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13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54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17" o:spid="_x0000_i1055" type="#_x0000_t75" style="width:209.25pt;height:139.5pt;visibility:visible">
            <v:imagedata r:id="rId19" o:title=""/>
          </v:shape>
        </w:pict>
      </w:r>
      <w:r>
        <w:rPr>
          <w:noProof/>
          <w:lang w:eastAsia="tr-TR"/>
        </w:rPr>
        <w:pict>
          <v:oval id="_x0000_s1054" style="position:absolute;margin-left:129.3pt;margin-top:379.95pt;width:27.85pt;height:19.7pt;z-index:251671552;mso-position-horizontal-relative:text;mso-position-vertical-relative:text"/>
        </w:pict>
      </w:r>
      <w:r>
        <w:rPr>
          <w:noProof/>
          <w:lang w:eastAsia="tr-TR"/>
        </w:rPr>
        <w:pict>
          <v:rect id="_x0000_s1055" style="position:absolute;margin-left:219.9pt;margin-top:366.6pt;width:27.85pt;height:19.7pt;z-index:251654144;mso-position-horizontal-relative:text;mso-position-vertical-relative:text">
            <v:textbox>
              <w:txbxContent>
                <w:p w:rsidR="00354853" w:rsidRPr="00C57992" w:rsidRDefault="00354853" w:rsidP="0096046F">
                  <w:pPr>
                    <w:rPr>
                      <w:b/>
                    </w:rPr>
                  </w:pPr>
                  <w:r>
                    <w:rPr>
                      <w:b/>
                    </w:rPr>
                    <w:t>19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57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6" style="position:absolute;margin-left:-35.1pt;margin-top:308.85pt;width:27.85pt;height:19.7pt;z-index:251651072;mso-position-horizontal-relative:text;mso-position-vertical-relative:text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14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59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9" o:spid="_x0000_i1060" type="#_x0000_t75" style="width:207.75pt;height:103.5pt;visibility:visible">
            <v:imagedata r:id="rId20" o:title=""/>
          </v:shape>
        </w:pict>
      </w:r>
      <w:r>
        <w:rPr>
          <w:noProof/>
          <w:lang w:eastAsia="tr-TR"/>
        </w:rPr>
        <w:pict>
          <v:oval id="_x0000_s1057" style="position:absolute;margin-left:113.45pt;margin-top:483.85pt;width:27.85pt;height:19.7pt;z-index:251672576;mso-position-horizontal-relative:text;mso-position-vertical-relative:text"/>
        </w:pict>
      </w:r>
      <w:r>
        <w:rPr>
          <w:noProof/>
          <w:lang w:eastAsia="tr-TR"/>
        </w:rPr>
        <w:pict>
          <v:rect id="_x0000_s1058" style="position:absolute;margin-left:219.9pt;margin-top:492.25pt;width:27.85pt;height:19.7pt;z-index:251655168;mso-position-horizontal-relative:text;mso-position-vertical-relative:text">
            <v:textbox>
              <w:txbxContent>
                <w:p w:rsidR="00354853" w:rsidRPr="00C57992" w:rsidRDefault="00354853" w:rsidP="0096046F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9" style="position:absolute;margin-left:-39.15pt;margin-top:412.55pt;width:27.85pt;height:19.7pt;z-index:251652096;mso-position-horizontal-relative:text;mso-position-vertical-relative:text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62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21" o:spid="_x0000_i1063" type="#_x0000_t75" style="width:206.25pt;height:123.75pt;visibility:visible">
            <v:imagedata r:id="rId21" o:title=""/>
          </v:shape>
        </w:pict>
      </w:r>
      <w:r>
        <w:rPr>
          <w:noProof/>
          <w:lang w:eastAsia="tr-TR"/>
        </w:rPr>
        <w:pict>
          <v:oval id="_x0000_s1060" style="position:absolute;margin-left:-11.3pt;margin-top:646.9pt;width:27.85pt;height:19.7pt;z-index:251673600;mso-position-horizontal-relative:text;mso-position-vertical-relative:text"/>
        </w:pict>
      </w:r>
      <w:r>
        <w:rPr>
          <w:noProof/>
          <w:lang w:eastAsia="tr-TR"/>
        </w:rPr>
        <w:pict>
          <v:rect id="_x0000_s1061" style="position:absolute;margin-left:-39.15pt;margin-top:542.5pt;width:27.85pt;height:19.7pt;z-index:251653120;mso-position-horizontal-relative:text;mso-position-vertical-relative:text">
            <v:textbox>
              <w:txbxContent>
                <w:p w:rsidR="00354853" w:rsidRPr="00C57992" w:rsidRDefault="00354853" w:rsidP="001A51E9">
                  <w:pPr>
                    <w:rPr>
                      <w:b/>
                    </w:rPr>
                  </w:pPr>
                  <w:r>
                    <w:rPr>
                      <w:b/>
                    </w:rPr>
                    <w:t>16</w:t>
                  </w:r>
                  <w:r w:rsidRPr="00A11818">
                    <w:rPr>
                      <w:b/>
                      <w:noProof/>
                      <w:lang w:eastAsia="tr-TR"/>
                    </w:rPr>
                    <w:pict>
                      <v:shape id="_x0000_i1065" type="#_x0000_t75" style="width:7.5pt;height:6.7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Pr="001A102F">
        <w:rPr>
          <w:noProof/>
          <w:lang w:eastAsia="tr-TR"/>
        </w:rPr>
        <w:pict>
          <v:shape id="Resim 6" o:spid="_x0000_i1066" type="#_x0000_t75" style="width:207.75pt;height:123pt;visibility:visible">
            <v:imagedata r:id="rId22" o:title=""/>
          </v:shape>
        </w:pict>
      </w:r>
      <w:r w:rsidRPr="001A102F">
        <w:rPr>
          <w:noProof/>
          <w:lang w:eastAsia="tr-TR"/>
        </w:rPr>
        <w:pict>
          <v:shape id="Resim 23" o:spid="_x0000_i1067" type="#_x0000_t75" style="width:206.25pt;height:225pt;visibility:visible">
            <v:imagedata r:id="rId23" o:title=""/>
          </v:shape>
        </w:pict>
      </w:r>
      <w:r w:rsidRPr="001A102F">
        <w:rPr>
          <w:noProof/>
          <w:lang w:eastAsia="tr-TR"/>
        </w:rPr>
        <w:pict>
          <v:shape id="Resim 22" o:spid="_x0000_i1068" type="#_x0000_t75" style="width:223.5pt;height:128.25pt;visibility:visible">
            <v:imagedata r:id="rId24" o:title=""/>
          </v:shape>
        </w:pict>
      </w:r>
      <w:r w:rsidRPr="001A102F">
        <w:rPr>
          <w:noProof/>
          <w:lang w:eastAsia="tr-TR"/>
        </w:rPr>
        <w:pict>
          <v:shape id="Resim 19" o:spid="_x0000_i1069" type="#_x0000_t75" style="width:206.25pt;height:126.75pt;visibility:visible">
            <v:imagedata r:id="rId25" o:title=""/>
          </v:shape>
        </w:pict>
      </w:r>
      <w:r w:rsidRPr="001A102F">
        <w:rPr>
          <w:noProof/>
          <w:lang w:eastAsia="tr-TR"/>
        </w:rPr>
        <w:pict>
          <v:shape id="Resim 13" o:spid="_x0000_i1070" type="#_x0000_t75" style="width:228.75pt;height:158.25pt;visibility:visible">
            <v:imagedata r:id="rId26" o:title=""/>
          </v:shape>
        </w:pict>
      </w:r>
    </w:p>
    <w:p w:rsidR="00354853" w:rsidRDefault="00354853">
      <w:pPr>
        <w:sectPr w:rsidR="00354853" w:rsidSect="00A501EF">
          <w:headerReference w:type="default" r:id="rId27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w:pict>
          <v:oval id="_x0000_s1062" style="position:absolute;margin-left:-7.2pt;margin-top:-21.3pt;width:27.85pt;height:19.7pt;z-index:251677696"/>
        </w:pict>
      </w:r>
      <w:r>
        <w:rPr>
          <w:noProof/>
          <w:lang w:eastAsia="tr-TR"/>
        </w:rPr>
        <w:pict>
          <v:oval id="_x0000_s1063" style="position:absolute;margin-left:-7.2pt;margin-top:-187.75pt;width:27.85pt;height:19.7pt;z-index:251676672"/>
        </w:pict>
      </w:r>
      <w:r>
        <w:rPr>
          <w:noProof/>
          <w:lang w:eastAsia="tr-TR"/>
        </w:rPr>
        <w:pict>
          <v:oval id="_x0000_s1064" style="position:absolute;margin-left:-11.95pt;margin-top:-322.9pt;width:27.85pt;height:19.7pt;z-index:251675648"/>
        </w:pict>
      </w:r>
      <w:r>
        <w:rPr>
          <w:noProof/>
          <w:lang w:eastAsia="tr-TR"/>
        </w:rPr>
        <w:pict>
          <v:oval id="_x0000_s1065" style="position:absolute;margin-left:-11.95pt;margin-top:-486.6pt;width:27.85pt;height:19.7pt;z-index:251674624"/>
        </w:pict>
      </w:r>
    </w:p>
    <w:p w:rsidR="00354853" w:rsidRPr="00A501EF" w:rsidRDefault="00354853" w:rsidP="00B74F6F">
      <w:pPr>
        <w:tabs>
          <w:tab w:val="left" w:pos="5814"/>
        </w:tabs>
        <w:rPr>
          <w:rFonts w:ascii="Monotype Corsiva" w:hAnsi="Monotype Corsiva"/>
        </w:rPr>
      </w:pPr>
      <w:r>
        <w:tab/>
        <w:t xml:space="preserve">              </w:t>
      </w:r>
    </w:p>
    <w:sectPr w:rsidR="00354853" w:rsidRPr="00A501EF" w:rsidSect="00F37C88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4853" w:rsidRDefault="00354853" w:rsidP="00F9221C">
      <w:pPr>
        <w:spacing w:after="0" w:line="240" w:lineRule="auto"/>
      </w:pPr>
      <w:r>
        <w:separator/>
      </w:r>
    </w:p>
  </w:endnote>
  <w:endnote w:type="continuationSeparator" w:id="0">
    <w:p w:rsidR="00354853" w:rsidRDefault="00354853" w:rsidP="00F922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4853" w:rsidRDefault="00354853" w:rsidP="00F9221C">
      <w:pPr>
        <w:spacing w:after="0" w:line="240" w:lineRule="auto"/>
      </w:pPr>
      <w:r>
        <w:separator/>
      </w:r>
    </w:p>
  </w:footnote>
  <w:footnote w:type="continuationSeparator" w:id="0">
    <w:p w:rsidR="00354853" w:rsidRDefault="00354853" w:rsidP="00F922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4853" w:rsidRPr="00A501EF" w:rsidRDefault="00354853" w:rsidP="00A501EF">
    <w:pPr>
      <w:pStyle w:val="Header"/>
      <w:jc w:val="center"/>
      <w:rPr>
        <w:rFonts w:ascii="Times New Roman" w:hAnsi="Times New Roman"/>
        <w:b/>
      </w:rPr>
    </w:pPr>
    <w:r w:rsidRPr="00A501EF">
      <w:rPr>
        <w:rFonts w:ascii="Times New Roman" w:hAnsi="Times New Roman"/>
        <w:b/>
      </w:rPr>
      <w:t>2013-2014 EĞİTİM ÖĞRETİM YILI 7.SINIFLAR FEN VE TEKNOLOJİ DERSİ 4.ÜNİTE DEĞERLENDİRME SORULARI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9502E"/>
    <w:rsid w:val="0003098C"/>
    <w:rsid w:val="001A102F"/>
    <w:rsid w:val="001A51E9"/>
    <w:rsid w:val="003204D2"/>
    <w:rsid w:val="00354853"/>
    <w:rsid w:val="003D68E3"/>
    <w:rsid w:val="00421DAC"/>
    <w:rsid w:val="00497AF3"/>
    <w:rsid w:val="00644F8D"/>
    <w:rsid w:val="008003E3"/>
    <w:rsid w:val="0096046F"/>
    <w:rsid w:val="009879E1"/>
    <w:rsid w:val="00A11818"/>
    <w:rsid w:val="00A501EF"/>
    <w:rsid w:val="00A90223"/>
    <w:rsid w:val="00B74F6F"/>
    <w:rsid w:val="00C57992"/>
    <w:rsid w:val="00C9502E"/>
    <w:rsid w:val="00DC77FD"/>
    <w:rsid w:val="00DE7011"/>
    <w:rsid w:val="00F37C88"/>
    <w:rsid w:val="00F922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7AF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950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9502E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99"/>
    <w:qFormat/>
    <w:rsid w:val="00F37C88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rsid w:val="00F922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F9221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F922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9221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</TotalTime>
  <Pages>2</Pages>
  <Words>12</Words>
  <Characters>69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efe</cp:lastModifiedBy>
  <cp:revision>3</cp:revision>
  <dcterms:created xsi:type="dcterms:W3CDTF">2014-03-24T20:34:00Z</dcterms:created>
  <dcterms:modified xsi:type="dcterms:W3CDTF">2014-04-16T06:15:00Z</dcterms:modified>
</cp:coreProperties>
</file>